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4AB69" w14:textId="77777777" w:rsidR="00A54002" w:rsidRPr="00C116AF" w:rsidRDefault="00A54002" w:rsidP="00A5400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116AF">
        <w:rPr>
          <w:rFonts w:ascii="Times New Roman" w:hAnsi="Times New Roman" w:cs="Times New Roman"/>
          <w:sz w:val="24"/>
          <w:szCs w:val="24"/>
          <w:u w:val="single"/>
        </w:rPr>
        <w:t>Hugh WREN</w:t>
      </w:r>
      <w:r w:rsidRPr="00C116AF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C116AF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C116AF">
        <w:rPr>
          <w:rFonts w:ascii="Times New Roman" w:hAnsi="Times New Roman" w:cs="Times New Roman"/>
          <w:sz w:val="24"/>
          <w:szCs w:val="24"/>
        </w:rPr>
        <w:t>fl.1496)</w:t>
      </w:r>
    </w:p>
    <w:p w14:paraId="3020C552" w14:textId="77777777" w:rsidR="00A54002" w:rsidRPr="00C116AF" w:rsidRDefault="00A54002" w:rsidP="00A5400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116AF">
        <w:rPr>
          <w:rFonts w:ascii="Times New Roman" w:hAnsi="Times New Roman" w:cs="Times New Roman"/>
          <w:sz w:val="24"/>
          <w:szCs w:val="24"/>
        </w:rPr>
        <w:t xml:space="preserve">Vicar of </w:t>
      </w:r>
      <w:proofErr w:type="spellStart"/>
      <w:r w:rsidRPr="00C116AF">
        <w:rPr>
          <w:rFonts w:ascii="Times New Roman" w:hAnsi="Times New Roman" w:cs="Times New Roman"/>
          <w:sz w:val="24"/>
          <w:szCs w:val="24"/>
        </w:rPr>
        <w:t>Brantingham</w:t>
      </w:r>
      <w:proofErr w:type="spellEnd"/>
      <w:r w:rsidRPr="00C116AF">
        <w:rPr>
          <w:rFonts w:ascii="Times New Roman" w:hAnsi="Times New Roman" w:cs="Times New Roman"/>
          <w:sz w:val="24"/>
          <w:szCs w:val="24"/>
        </w:rPr>
        <w:t>.</w:t>
      </w:r>
    </w:p>
    <w:p w14:paraId="743E9D06" w14:textId="77777777" w:rsidR="00A54002" w:rsidRPr="00C116AF" w:rsidRDefault="00A54002" w:rsidP="00A540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1ADEE6" w14:textId="77777777" w:rsidR="00A54002" w:rsidRPr="00C116AF" w:rsidRDefault="00A54002" w:rsidP="00A540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E5F0CD" w14:textId="77777777" w:rsidR="00A54002" w:rsidRPr="00C116AF" w:rsidRDefault="00A54002" w:rsidP="00A5400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116AF">
        <w:rPr>
          <w:rFonts w:ascii="Times New Roman" w:hAnsi="Times New Roman" w:cs="Times New Roman"/>
          <w:sz w:val="24"/>
          <w:szCs w:val="24"/>
        </w:rPr>
        <w:t>12 Aug.1496</w:t>
      </w:r>
      <w:r w:rsidRPr="00C116AF">
        <w:rPr>
          <w:rFonts w:ascii="Times New Roman" w:hAnsi="Times New Roman" w:cs="Times New Roman"/>
          <w:sz w:val="24"/>
          <w:szCs w:val="24"/>
        </w:rPr>
        <w:tab/>
        <w:t>He had resigned by this date.</w:t>
      </w:r>
    </w:p>
    <w:p w14:paraId="7653BABE" w14:textId="77777777" w:rsidR="00A54002" w:rsidRPr="00C116AF" w:rsidRDefault="00A54002" w:rsidP="00A54002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 w:rsidRPr="00C116AF">
        <w:rPr>
          <w:rFonts w:ascii="Times New Roman" w:hAnsi="Times New Roman" w:cs="Times New Roman"/>
          <w:sz w:val="24"/>
          <w:szCs w:val="24"/>
        </w:rPr>
        <w:t xml:space="preserve">(“The Register of Thomas </w:t>
      </w:r>
      <w:proofErr w:type="spellStart"/>
      <w:r w:rsidRPr="00C116AF">
        <w:rPr>
          <w:rFonts w:ascii="Times New Roman" w:hAnsi="Times New Roman" w:cs="Times New Roman"/>
          <w:sz w:val="24"/>
          <w:szCs w:val="24"/>
        </w:rPr>
        <w:t>Rotherham</w:t>
      </w:r>
      <w:proofErr w:type="spellEnd"/>
      <w:r w:rsidRPr="00C116AF">
        <w:rPr>
          <w:rFonts w:ascii="Times New Roman" w:hAnsi="Times New Roman" w:cs="Times New Roman"/>
          <w:sz w:val="24"/>
          <w:szCs w:val="24"/>
        </w:rPr>
        <w:t xml:space="preserve">, Archbishop of York 1480-1500 vol.1” ed. Eric </w:t>
      </w:r>
      <w:proofErr w:type="spellStart"/>
      <w:proofErr w:type="gramStart"/>
      <w:r w:rsidRPr="00C116AF">
        <w:rPr>
          <w:rFonts w:ascii="Times New Roman" w:hAnsi="Times New Roman" w:cs="Times New Roman"/>
          <w:sz w:val="24"/>
          <w:szCs w:val="24"/>
        </w:rPr>
        <w:t>E.Barker</w:t>
      </w:r>
      <w:proofErr w:type="spellEnd"/>
      <w:proofErr w:type="gramEnd"/>
      <w:r w:rsidRPr="00C116AF">
        <w:rPr>
          <w:rFonts w:ascii="Times New Roman" w:hAnsi="Times New Roman" w:cs="Times New Roman"/>
          <w:sz w:val="24"/>
          <w:szCs w:val="24"/>
        </w:rPr>
        <w:t>, pub. The Canterbury and York Society, 1974, p.89)</w:t>
      </w:r>
    </w:p>
    <w:p w14:paraId="052FF5CD" w14:textId="77777777" w:rsidR="00A54002" w:rsidRPr="00C116AF" w:rsidRDefault="00A54002" w:rsidP="00A540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F566CF" w14:textId="77777777" w:rsidR="00A54002" w:rsidRPr="00C116AF" w:rsidRDefault="00A54002" w:rsidP="00A540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75C28E" w14:textId="77777777" w:rsidR="00A54002" w:rsidRPr="00C116AF" w:rsidRDefault="00A54002" w:rsidP="00A5400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116AF">
        <w:rPr>
          <w:rFonts w:ascii="Times New Roman" w:hAnsi="Times New Roman" w:cs="Times New Roman"/>
          <w:sz w:val="24"/>
          <w:szCs w:val="24"/>
        </w:rPr>
        <w:t>28 June 2022</w:t>
      </w:r>
    </w:p>
    <w:p w14:paraId="4F26D7F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E1021" w14:textId="77777777" w:rsidR="00A54002" w:rsidRDefault="00A54002" w:rsidP="009139A6">
      <w:r>
        <w:separator/>
      </w:r>
    </w:p>
  </w:endnote>
  <w:endnote w:type="continuationSeparator" w:id="0">
    <w:p w14:paraId="20440AF0" w14:textId="77777777" w:rsidR="00A54002" w:rsidRDefault="00A5400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797C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E4C9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46DD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7A939" w14:textId="77777777" w:rsidR="00A54002" w:rsidRDefault="00A54002" w:rsidP="009139A6">
      <w:r>
        <w:separator/>
      </w:r>
    </w:p>
  </w:footnote>
  <w:footnote w:type="continuationSeparator" w:id="0">
    <w:p w14:paraId="15F0774C" w14:textId="77777777" w:rsidR="00A54002" w:rsidRDefault="00A5400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0AC5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1A33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7B6C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002"/>
    <w:rsid w:val="000666E0"/>
    <w:rsid w:val="002510B7"/>
    <w:rsid w:val="005C130B"/>
    <w:rsid w:val="00826F5C"/>
    <w:rsid w:val="009139A6"/>
    <w:rsid w:val="009448BB"/>
    <w:rsid w:val="00A3176C"/>
    <w:rsid w:val="00A54002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1C3AE1"/>
  <w15:chartTrackingRefBased/>
  <w15:docId w15:val="{D736AD88-4FC7-4ABB-9AE9-CCE2BB22B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2022-09-29T19:23:00Z</dcterms:created>
  <dcterms:modified xsi:type="dcterms:W3CDTF">2022-09-29T19:23:00Z</dcterms:modified>
</cp:coreProperties>
</file>